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9B587" w14:textId="77777777" w:rsidR="000470ED" w:rsidRPr="000470ED" w:rsidRDefault="000470ED" w:rsidP="00011CA7">
      <w:pPr>
        <w:pStyle w:val="TYTUAKTUprzedmiotregulacjiustawylubrozporzdzenia"/>
      </w:pPr>
      <w:r w:rsidRPr="000470ED">
        <w:t>UZASADNIENIE</w:t>
      </w:r>
    </w:p>
    <w:p w14:paraId="7C52E2C9" w14:textId="2FD76E54" w:rsidR="00326BFC" w:rsidRPr="00326BFC" w:rsidRDefault="00326BFC" w:rsidP="0027482D">
      <w:pPr>
        <w:pStyle w:val="NIEARTTEKSTtekstnieartykuowanynppodstprawnarozplubpreambua"/>
        <w:ind w:firstLine="0"/>
      </w:pPr>
      <w:r w:rsidRPr="00326BFC">
        <w:t>Projekt rozporządzenia stanowi wykonanie upoważnienia zawartego w art. 3</w:t>
      </w:r>
      <w:r>
        <w:t>0</w:t>
      </w:r>
      <w:r w:rsidRPr="00326BFC">
        <w:t xml:space="preserve"> ust. </w:t>
      </w:r>
      <w:r>
        <w:t>4e</w:t>
      </w:r>
      <w:r w:rsidRPr="00326BFC">
        <w:t xml:space="preserve"> ustawy z</w:t>
      </w:r>
      <w:r w:rsidR="001A2E12">
        <w:t> </w:t>
      </w:r>
      <w:r w:rsidRPr="00326BFC">
        <w:t>dnia 7 lipca 1994 r. – Prawo budowlane (Dz. U. z 202</w:t>
      </w:r>
      <w:r w:rsidR="003E345A">
        <w:t>5</w:t>
      </w:r>
      <w:r w:rsidRPr="00326BFC">
        <w:t xml:space="preserve"> r. poz. </w:t>
      </w:r>
      <w:r w:rsidR="003E345A">
        <w:t>418</w:t>
      </w:r>
      <w:r w:rsidR="00604525">
        <w:t xml:space="preserve"> i 1080</w:t>
      </w:r>
      <w:r w:rsidRPr="00326BFC">
        <w:t>).</w:t>
      </w:r>
    </w:p>
    <w:p w14:paraId="12D337E0" w14:textId="21D61436" w:rsidR="00326BFC" w:rsidRDefault="00326BFC" w:rsidP="0027482D">
      <w:pPr>
        <w:pStyle w:val="NIEARTTEKSTtekstnieartykuowanynppodstprawnarozplubpreambua"/>
        <w:ind w:firstLine="0"/>
      </w:pPr>
      <w:r w:rsidRPr="00326BFC">
        <w:t>Rozporządzenie określa wz</w:t>
      </w:r>
      <w:r w:rsidR="00AB06ED">
        <w:t>ory</w:t>
      </w:r>
      <w:r w:rsidRPr="00326BFC">
        <w:t xml:space="preserve"> formularz</w:t>
      </w:r>
      <w:r w:rsidR="00AB06ED">
        <w:t>y</w:t>
      </w:r>
      <w:r w:rsidRPr="00326BFC">
        <w:t xml:space="preserve"> </w:t>
      </w:r>
      <w:r>
        <w:t>zgłoszenia budowy lub wykonywania innych robót budowlanych oraz zgłoszenia budowy lub przebudowy budynku mieszkalnego jednorodzinnego</w:t>
      </w:r>
      <w:r w:rsidRPr="00326BFC">
        <w:t>, w tym w formie dokumentu elektronicznego w rozumieniu ustawy z dnia 17</w:t>
      </w:r>
      <w:r w:rsidR="007D4507">
        <w:t> </w:t>
      </w:r>
      <w:r w:rsidRPr="00326BFC">
        <w:t>lutego 2005 r. o informatyzacji działalności podmiotów realizujących zadania publiczne (Dz.</w:t>
      </w:r>
      <w:r w:rsidR="007D4507">
        <w:t> </w:t>
      </w:r>
      <w:r w:rsidRPr="00326BFC">
        <w:t>U. z 2024 r. poz. 15</w:t>
      </w:r>
      <w:r w:rsidR="00BA7628">
        <w:t>5</w:t>
      </w:r>
      <w:r w:rsidRPr="00326BFC">
        <w:t>7 i 1717).</w:t>
      </w:r>
    </w:p>
    <w:p w14:paraId="780FD5AC" w14:textId="0765D22D" w:rsidR="004C31FA" w:rsidRDefault="004C31FA" w:rsidP="004C31FA">
      <w:pPr>
        <w:pStyle w:val="ARTartustawynprozporzdzenia"/>
        <w:ind w:firstLine="0"/>
      </w:pPr>
      <w:r>
        <w:t>P</w:t>
      </w:r>
      <w:r w:rsidRPr="00096510">
        <w:t xml:space="preserve">rojekt </w:t>
      </w:r>
      <w:r>
        <w:t xml:space="preserve">rozporządzenia </w:t>
      </w:r>
      <w:r w:rsidRPr="00096510">
        <w:t>dostosowano do regulacji zawartych w ustawie z dnia 18 listopada 2020 r. o</w:t>
      </w:r>
      <w:r>
        <w:t> </w:t>
      </w:r>
      <w:r w:rsidRPr="00096510">
        <w:t>doręczeniach elektronicznych (Dz. U. z 2024 r. poz. 1045 i 1841). Wz</w:t>
      </w:r>
      <w:r w:rsidR="00AB06ED">
        <w:t>ory</w:t>
      </w:r>
      <w:r w:rsidRPr="00096510">
        <w:t xml:space="preserve"> formularz</w:t>
      </w:r>
      <w:r w:rsidR="00AB06ED">
        <w:t>y</w:t>
      </w:r>
      <w:r w:rsidRPr="00096510">
        <w:t xml:space="preserve"> </w:t>
      </w:r>
      <w:r>
        <w:t>zgłoszenia budowy lub wykonywania innych robót budowlanych oraz zgłoszenia budowy lub przebudowy budynku mieszkalnego jednorodzinnego</w:t>
      </w:r>
      <w:r w:rsidRPr="00096510">
        <w:t xml:space="preserve"> </w:t>
      </w:r>
      <w:r w:rsidR="00BA7628" w:rsidRPr="00096510">
        <w:t>został</w:t>
      </w:r>
      <w:r w:rsidR="00BA7628" w:rsidRPr="00BA7628">
        <w:t xml:space="preserve">y </w:t>
      </w:r>
      <w:r w:rsidRPr="00096510">
        <w:t>uzupełnion</w:t>
      </w:r>
      <w:r w:rsidR="00AB06ED">
        <w:t>e</w:t>
      </w:r>
      <w:r w:rsidRPr="00096510">
        <w:t xml:space="preserve"> o adres do doręczeń elektronicznych</w:t>
      </w:r>
      <w:r w:rsidR="00430667">
        <w:t xml:space="preserve"> (ADE)</w:t>
      </w:r>
      <w:r w:rsidRPr="00096510">
        <w:t xml:space="preserve"> – jako jedną z form korespondencji z inwestorem, a także jego pełnomocnikiem jeśli został ustanowiony.</w:t>
      </w:r>
      <w:r w:rsidR="00974A93">
        <w:t xml:space="preserve"> </w:t>
      </w:r>
      <w:r w:rsidR="00974A93" w:rsidRPr="00974A93">
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</w:r>
      <w:r>
        <w:t xml:space="preserve"> W pozostałym zakresie projekt powtarza regulacje zawarte w obowiązującym rozporządzeniu </w:t>
      </w:r>
      <w:r w:rsidRPr="0016254A">
        <w:t xml:space="preserve">Ministra Rozwoju, Pracy i Technologii z dnia </w:t>
      </w:r>
      <w:r>
        <w:t>12</w:t>
      </w:r>
      <w:r w:rsidR="007D4507">
        <w:t> </w:t>
      </w:r>
      <w:r w:rsidRPr="004C31FA">
        <w:t>lutego 2021 r. w sprawie określenia wzoru formularza zgłoszenia budowy lub wykonywania innych robót budowlanych (Dz. U. poz. 304)</w:t>
      </w:r>
      <w:r>
        <w:t>.</w:t>
      </w:r>
    </w:p>
    <w:p w14:paraId="4F264EEC" w14:textId="77777777" w:rsidR="005A7916" w:rsidRPr="005A7916" w:rsidRDefault="005A7916" w:rsidP="005A7916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5A7916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2707B1">
        <w:rPr>
          <w:rStyle w:val="IGindeksgrny"/>
        </w:rPr>
        <w:t>1</w:t>
      </w:r>
      <w:r w:rsidRPr="005A7916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0BAE9E49" w14:textId="0E595AB3" w:rsidR="005A7916" w:rsidRPr="005A7916" w:rsidRDefault="005A7916" w:rsidP="00BF7C4E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5A7916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BF7C4E">
        <w:rPr>
          <w:rStyle w:val="PKpogrubieniekursywa"/>
          <w:b w:val="0"/>
          <w:i w:val="0"/>
        </w:rPr>
        <w:t>p</w:t>
      </w:r>
      <w:r w:rsidR="00BF7C4E" w:rsidRPr="00BF7C4E">
        <w:rPr>
          <w:rStyle w:val="PKpogrubieniekursywa"/>
          <w:b w:val="0"/>
          <w:i w:val="0"/>
        </w:rPr>
        <w:t>rzez</w:t>
      </w:r>
      <w:r w:rsidRPr="005A7916">
        <w:rPr>
          <w:rStyle w:val="PKpogrubieniekursywa"/>
          <w:b w:val="0"/>
          <w:i w:val="0"/>
        </w:rPr>
        <w:t xml:space="preserve"> odesłanie do art. 147 ustawy z dnia 2020 r. o doręczeniach elektronicznych, przypadki w </w:t>
      </w:r>
      <w:r w:rsidRPr="005A7916">
        <w:rPr>
          <w:rStyle w:val="PKpogrubieniekursywa"/>
          <w:b w:val="0"/>
          <w:i w:val="0"/>
        </w:rPr>
        <w:lastRenderedPageBreak/>
        <w:t>których, w drodze wyjątku, można wskazać adres skrzynki ePUAP zamiast ADE. Zgodnie z 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44FB153C" w14:textId="77777777" w:rsidR="005A7916" w:rsidRPr="005A7916" w:rsidRDefault="005A7916" w:rsidP="005A7916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5A7916">
        <w:rPr>
          <w:rStyle w:val="PKpogrubieniekursywa"/>
          <w:b w:val="0"/>
          <w:i w:val="0"/>
        </w:rPr>
        <w:t>1)</w:t>
      </w:r>
      <w:r w:rsidRPr="005A7916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6F6A79E8" w14:textId="77777777" w:rsidR="005A7916" w:rsidRPr="005A7916" w:rsidRDefault="005A7916" w:rsidP="005A7916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5A7916">
        <w:rPr>
          <w:rStyle w:val="PKpogrubieniekursywa"/>
          <w:b w:val="0"/>
          <w:i w:val="0"/>
        </w:rPr>
        <w:t>2)</w:t>
      </w:r>
      <w:r w:rsidRPr="005A7916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059DA475" w14:textId="62D3B4B0" w:rsidR="005A7916" w:rsidRDefault="005A7916" w:rsidP="005A7916">
      <w:pPr>
        <w:pStyle w:val="NIEARTTEKSTtekstnieartykuowanynppodstprawnarozplubpreambua"/>
        <w:ind w:firstLine="0"/>
      </w:pPr>
      <w:r w:rsidRPr="005A7916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08414058" w14:textId="6BCB10E9" w:rsidR="00017B1C" w:rsidRDefault="00017B1C" w:rsidP="0027482D">
      <w:pPr>
        <w:pStyle w:val="NIEARTTEKSTtekstnieartykuowanynppodstprawnarozplubpreambua"/>
        <w:ind w:firstLine="0"/>
      </w:pPr>
      <w:r w:rsidRPr="00017B1C">
        <w:t xml:space="preserve">W § 2 projektu rozporządzenia proponuje się, aby </w:t>
      </w:r>
      <w:r w:rsidR="0045448D">
        <w:t>f</w:t>
      </w:r>
      <w:r w:rsidR="0045448D" w:rsidRPr="0045448D">
        <w:t>ormularz zgłoszenia budowy lub wykonywania innych robót budowlanych, określony w załączniku nr 1 do rozporządzenia oraz formularz zgłoszenia budowy lub przebudowy budynku mieszkalnego jednorodzinnego, określony w załączniku nr 2 do rozporządzenia</w:t>
      </w:r>
      <w:r w:rsidR="00D30F42">
        <w:t xml:space="preserve">, </w:t>
      </w:r>
      <w:r w:rsidR="00D30F42" w:rsidRPr="00D30F42">
        <w:t>w tym w formie dokumentu elektronicznego w rozumieniu ustawy z dnia 17 lutego 2005 r. o informatyzacji działalności podmiotów realizujących zadania publiczne określony w załączniku do rozporządzenia</w:t>
      </w:r>
      <w:r w:rsidR="00D30F42">
        <w:t xml:space="preserve"> </w:t>
      </w:r>
      <w:r w:rsidR="0045448D">
        <w:t>stosować</w:t>
      </w:r>
      <w:r w:rsidR="0045448D" w:rsidRPr="0045448D">
        <w:t xml:space="preserve"> do zgłoszeń złożonych od dnia wejścia w życie rozporządzenia.</w:t>
      </w:r>
      <w:r w:rsidR="00D30F42">
        <w:t xml:space="preserve"> </w:t>
      </w:r>
      <w:r w:rsidRPr="00017B1C">
        <w:t xml:space="preserve">Usprawni to procedurę </w:t>
      </w:r>
      <w:r>
        <w:t>przyjmowania zgłoszeń</w:t>
      </w:r>
      <w:r w:rsidRPr="00017B1C">
        <w:t xml:space="preserve">, </w:t>
      </w:r>
      <w:r w:rsidR="00832625">
        <w:t xml:space="preserve">w przypadkach gdy </w:t>
      </w:r>
      <w:r w:rsidR="00BA7628">
        <w:t>zgłoszenia</w:t>
      </w:r>
      <w:r w:rsidR="00BA7628" w:rsidRPr="00017B1C">
        <w:t xml:space="preserve"> </w:t>
      </w:r>
      <w:r w:rsidRPr="00017B1C">
        <w:t>złożono na obowiązujący</w:t>
      </w:r>
      <w:r>
        <w:t>ch</w:t>
      </w:r>
      <w:r w:rsidRPr="00017B1C">
        <w:t xml:space="preserve"> obecnie formularz</w:t>
      </w:r>
      <w:r>
        <w:t>ach</w:t>
      </w:r>
      <w:r w:rsidRPr="00017B1C">
        <w:t>, tj. formularz</w:t>
      </w:r>
      <w:r>
        <w:t>ach</w:t>
      </w:r>
      <w:r w:rsidRPr="00017B1C">
        <w:t xml:space="preserve"> określony</w:t>
      </w:r>
      <w:r>
        <w:t>ch</w:t>
      </w:r>
      <w:r w:rsidRPr="00017B1C">
        <w:t xml:space="preserve"> rozporządzeniem Ministra Rozwoju, Pracy i </w:t>
      </w:r>
      <w:r w:rsidRPr="00017B1C">
        <w:lastRenderedPageBreak/>
        <w:t>Technologii z dnia 12 lutego 2021 r. w sprawie określenia wzoru formularza zgłoszenia budowy lub wykonywania innych robót budowlanych. Pozwoli to uniknąć sytuacji, w której organ administracji architektoniczno-budowlanej po otrzymaniu zgłoszenia budowy lub wykonywania innych robót budowlanych oraz zgłoszenia budowy lub przebudowy budynku mieszkalnego jednorodzinnego, w przypadku wejścia w</w:t>
      </w:r>
      <w:r w:rsidR="001A2E12">
        <w:t> </w:t>
      </w:r>
      <w:r w:rsidRPr="00017B1C">
        <w:t xml:space="preserve">życie projektowanych przepisów, wezwie inwestora do uzupełnienia dokumentacji i złożenia </w:t>
      </w:r>
      <w:r w:rsidR="00BA7628">
        <w:t>zgłoszenia</w:t>
      </w:r>
      <w:r w:rsidR="00BA7628" w:rsidRPr="00017B1C">
        <w:t xml:space="preserve"> </w:t>
      </w:r>
      <w:r w:rsidRPr="00017B1C">
        <w:t>na nowym formularzu.</w:t>
      </w:r>
    </w:p>
    <w:p w14:paraId="302917E6" w14:textId="4E1A9924" w:rsidR="00566BBA" w:rsidRDefault="00566BBA" w:rsidP="0027482D">
      <w:pPr>
        <w:pStyle w:val="NIEARTTEKSTtekstnieartykuowanynppodstprawnarozplubpreambua"/>
        <w:ind w:firstLine="0"/>
      </w:pPr>
      <w:r>
        <w:t>Proponuje się, aby projektowane rozporządzenie weszło w życie z dniem następującym po dniu ogłoszenia,</w:t>
      </w:r>
      <w:r w:rsidR="00D30F42">
        <w:t xml:space="preserve"> </w:t>
      </w:r>
      <w:r>
        <w:t>tak aby jak najszybciej możliwe było korzystanie przez inwestorów z adresu do doręczeń elektronicznych. Powyższemu nie stoi na przeszkodzie ważny interes państwa oraz zasady demokratycznego państwa praw</w:t>
      </w:r>
      <w:r w:rsidR="00BA7628">
        <w:t>nego</w:t>
      </w:r>
      <w:r>
        <w:t>, o których mowa w art. 4 ust. 2 ustawy z dnia 20 lipca 2000 r. o ogłaszaniu aktów normatywnych oraz niektórych innych aktów prawnych (Dz. U. z 2019 r. poz. 1461).</w:t>
      </w:r>
    </w:p>
    <w:p w14:paraId="41E5A7F4" w14:textId="77777777" w:rsidR="00326BFC" w:rsidRPr="00326BFC" w:rsidRDefault="00326BFC" w:rsidP="0027482D">
      <w:pPr>
        <w:pStyle w:val="NIEARTTEKSTtekstnieartykuowanynppodstprawnarozplubpreambua"/>
        <w:ind w:firstLine="0"/>
      </w:pPr>
      <w:r w:rsidRPr="00326BFC">
        <w:t xml:space="preserve">Projekt rozporządzenia nie jest sprzeczny z prawem Unii Europejskiej. </w:t>
      </w:r>
    </w:p>
    <w:p w14:paraId="226920CC" w14:textId="5EACF740" w:rsidR="00326BFC" w:rsidRPr="00326BFC" w:rsidRDefault="004827CE" w:rsidP="0027482D">
      <w:pPr>
        <w:pStyle w:val="NIEARTTEKSTtekstnieartykuowanynppodstprawnarozplubpreambua"/>
        <w:ind w:firstLine="0"/>
      </w:pPr>
      <w:r w:rsidRPr="00326BFC">
        <w:t>Projektowa</w:t>
      </w:r>
      <w:r>
        <w:t xml:space="preserve">ne rozporządzenie </w:t>
      </w:r>
      <w:r w:rsidR="00326BFC" w:rsidRPr="00326BFC">
        <w:t>nie zawiera przepisów technicznych w rozumieniu rozporządzenia Rady Ministrów z dnia 23 grudnia 2002 r. w sprawie sposobu funkcjonowania krajowego systemu notyfikacji norm i aktów prawnych (Dz. U. poz. 2039 oraz z 2004 r. poz. 597) i</w:t>
      </w:r>
      <w:r w:rsidR="001A2E12">
        <w:t> </w:t>
      </w:r>
      <w:r w:rsidR="00326BFC" w:rsidRPr="00326BFC">
        <w:t>w</w:t>
      </w:r>
      <w:r w:rsidR="001A2E12">
        <w:t> </w:t>
      </w:r>
      <w:r w:rsidR="00326BFC" w:rsidRPr="00326BFC">
        <w:t>związku z tym nie podlega notyfikacji w rozumieniu tego rozporządzenia.</w:t>
      </w:r>
    </w:p>
    <w:p w14:paraId="361BEDD4" w14:textId="66EDD921" w:rsidR="00326BFC" w:rsidRPr="00326BFC" w:rsidRDefault="00326BFC" w:rsidP="0027482D">
      <w:pPr>
        <w:pStyle w:val="NIEARTTEKSTtekstnieartykuowanynppodstprawnarozplubpreambua"/>
        <w:ind w:firstLine="0"/>
      </w:pPr>
      <w:r w:rsidRPr="00326BFC">
        <w:t>Projektowane rozporządzenie nie wymaga notyfikacji Komisji Europejskiej w trybie ustawy z</w:t>
      </w:r>
      <w:r w:rsidR="001A2E12">
        <w:t> </w:t>
      </w:r>
      <w:r w:rsidRPr="00326BFC">
        <w:t>dnia 30 kwietnia 2004 r. o postępowaniu w sprawach dotyczących pomocy publicznej (Dz. U. z 202</w:t>
      </w:r>
      <w:r w:rsidR="00EF16D7">
        <w:t>5</w:t>
      </w:r>
      <w:r w:rsidRPr="00326BFC">
        <w:t xml:space="preserve"> r. poz. </w:t>
      </w:r>
      <w:r w:rsidR="00EF16D7">
        <w:t>468</w:t>
      </w:r>
      <w:r w:rsidRPr="00326BFC">
        <w:t>).</w:t>
      </w:r>
    </w:p>
    <w:p w14:paraId="687FAEF0" w14:textId="0488DACA" w:rsidR="00326BFC" w:rsidRPr="00326BFC" w:rsidRDefault="00326BFC" w:rsidP="0027482D">
      <w:pPr>
        <w:pStyle w:val="NIEARTTEKSTtekstnieartykuowanynppodstprawnarozplubpreambua"/>
        <w:ind w:firstLine="0"/>
      </w:pPr>
      <w:r w:rsidRPr="00326BFC">
        <w:t>Projekt rozporządzenia nie podlega obowiązkowi przedstawienia właściwym organom i</w:t>
      </w:r>
      <w:r w:rsidR="00832625">
        <w:t> </w:t>
      </w:r>
      <w:r w:rsidRPr="00326BFC">
        <w:t>instytucjom Unii Europejskiej, w tym Europejskiemu Bankowi Centralnemu, w celu uzyskania opinii, dokonania powiadomienia, konsultacji albo uzgodnienia, o którym mowa w</w:t>
      </w:r>
      <w:r w:rsidR="00832625">
        <w:t> </w:t>
      </w:r>
      <w:r w:rsidRPr="00326BFC">
        <w:t>§</w:t>
      </w:r>
      <w:r w:rsidR="00832625">
        <w:t> </w:t>
      </w:r>
      <w:r w:rsidRPr="00326BFC">
        <w:t>27 ust. 4 uchwały nr 190 Rady Ministrów z dnia 29 października 2013 r. – Regulamin pracy Rady Ministrów (M. P. z 2024 r. poz. 806</w:t>
      </w:r>
      <w:r w:rsidR="00BA7628">
        <w:t xml:space="preserve"> oraz z 2025 r. poz. 408).</w:t>
      </w:r>
    </w:p>
    <w:p w14:paraId="05670DA0" w14:textId="7FAC6CC8" w:rsidR="00326BFC" w:rsidRPr="00326BFC" w:rsidRDefault="00326BFC" w:rsidP="0027482D">
      <w:pPr>
        <w:pStyle w:val="NIEARTTEKSTtekstnieartykuowanynppodstprawnarozplubpreambua"/>
        <w:ind w:firstLine="0"/>
      </w:pPr>
      <w:r w:rsidRPr="00326BFC">
        <w:t>Projektowane rozporządzenie będzie miało pozytywny wpływ na działalność mikro, małych i</w:t>
      </w:r>
      <w:r w:rsidR="001A2E12">
        <w:t> </w:t>
      </w:r>
      <w:r w:rsidRPr="00326BFC">
        <w:t xml:space="preserve">średnich przedsiębiorców. </w:t>
      </w:r>
    </w:p>
    <w:p w14:paraId="5B74DE7F" w14:textId="19B9E331" w:rsidR="000470ED" w:rsidRPr="000470ED" w:rsidRDefault="00326BFC" w:rsidP="0027482D">
      <w:pPr>
        <w:pStyle w:val="NIEARTTEKSTtekstnieartykuowanynppodstprawnarozplubpreambua"/>
        <w:ind w:firstLine="0"/>
      </w:pPr>
      <w:r w:rsidRPr="00326BFC">
        <w:t>Zgodnie z art. 5 ustawy z dnia 7 lipca 2005 r. o działalności lobbingowej w procesie stanowienia prawa (Dz. U. z 2017 r. poz. 248</w:t>
      </w:r>
      <w:r w:rsidR="00EF16D7">
        <w:t>, z późn. zm.</w:t>
      </w:r>
      <w:r w:rsidRPr="00326BFC">
        <w:t xml:space="preserve">) oraz § 52 uchwały </w:t>
      </w:r>
      <w:r w:rsidR="00BA7628">
        <w:t>n</w:t>
      </w:r>
      <w:r w:rsidRPr="00326BFC">
        <w:t>r 190 Rady Ministrów z</w:t>
      </w:r>
      <w:r w:rsidR="00B50642">
        <w:t xml:space="preserve"> </w:t>
      </w:r>
      <w:r w:rsidRPr="00326BFC">
        <w:t>dnia 29</w:t>
      </w:r>
      <w:r w:rsidR="007D4507">
        <w:t> </w:t>
      </w:r>
      <w:r w:rsidRPr="00326BFC">
        <w:t>października 2013 r. – Regulamin pracy Rady Ministrów projekt rozporządzenia zosta</w:t>
      </w:r>
      <w:r w:rsidR="00BA7628">
        <w:t>ł</w:t>
      </w:r>
      <w:r w:rsidRPr="00326BFC">
        <w:t xml:space="preserve"> </w:t>
      </w:r>
      <w:r w:rsidRPr="00326BFC">
        <w:lastRenderedPageBreak/>
        <w:t>zamieszczony w</w:t>
      </w:r>
      <w:r w:rsidR="00B50642">
        <w:t xml:space="preserve"> </w:t>
      </w:r>
      <w:r w:rsidRPr="00326BFC">
        <w:t>Biuletynie Informacji Publicznej Rządowego Centrum Legislacji w serwisie „Rządowy Proces Legislacyjny”.</w:t>
      </w:r>
    </w:p>
    <w:sectPr w:rsidR="000470ED" w:rsidRPr="000470ED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E8D32" w14:textId="77777777" w:rsidR="007557BB" w:rsidRDefault="007557BB">
      <w:r>
        <w:separator/>
      </w:r>
    </w:p>
  </w:endnote>
  <w:endnote w:type="continuationSeparator" w:id="0">
    <w:p w14:paraId="60F3A40E" w14:textId="77777777" w:rsidR="007557BB" w:rsidRDefault="0075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7FF15" w14:textId="77777777" w:rsidR="007557BB" w:rsidRDefault="007557BB">
      <w:r>
        <w:separator/>
      </w:r>
    </w:p>
  </w:footnote>
  <w:footnote w:type="continuationSeparator" w:id="0">
    <w:p w14:paraId="518A4E1E" w14:textId="77777777" w:rsidR="007557BB" w:rsidRDefault="0075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7C8C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1C5FE9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75592555">
    <w:abstractNumId w:val="23"/>
  </w:num>
  <w:num w:numId="2" w16cid:durableId="1410694823">
    <w:abstractNumId w:val="23"/>
  </w:num>
  <w:num w:numId="3" w16cid:durableId="1493596586">
    <w:abstractNumId w:val="18"/>
  </w:num>
  <w:num w:numId="4" w16cid:durableId="1733697749">
    <w:abstractNumId w:val="18"/>
  </w:num>
  <w:num w:numId="5" w16cid:durableId="1844317354">
    <w:abstractNumId w:val="35"/>
  </w:num>
  <w:num w:numId="6" w16cid:durableId="1697543118">
    <w:abstractNumId w:val="31"/>
  </w:num>
  <w:num w:numId="7" w16cid:durableId="1721516933">
    <w:abstractNumId w:val="35"/>
  </w:num>
  <w:num w:numId="8" w16cid:durableId="773869571">
    <w:abstractNumId w:val="31"/>
  </w:num>
  <w:num w:numId="9" w16cid:durableId="1707095965">
    <w:abstractNumId w:val="35"/>
  </w:num>
  <w:num w:numId="10" w16cid:durableId="201014404">
    <w:abstractNumId w:val="31"/>
  </w:num>
  <w:num w:numId="11" w16cid:durableId="1085495178">
    <w:abstractNumId w:val="14"/>
  </w:num>
  <w:num w:numId="12" w16cid:durableId="1947301769">
    <w:abstractNumId w:val="10"/>
  </w:num>
  <w:num w:numId="13" w16cid:durableId="679820309">
    <w:abstractNumId w:val="15"/>
  </w:num>
  <w:num w:numId="14" w16cid:durableId="943462022">
    <w:abstractNumId w:val="26"/>
  </w:num>
  <w:num w:numId="15" w16cid:durableId="1108743572">
    <w:abstractNumId w:val="14"/>
  </w:num>
  <w:num w:numId="16" w16cid:durableId="1526796641">
    <w:abstractNumId w:val="16"/>
  </w:num>
  <w:num w:numId="17" w16cid:durableId="807403951">
    <w:abstractNumId w:val="8"/>
  </w:num>
  <w:num w:numId="18" w16cid:durableId="895430232">
    <w:abstractNumId w:val="3"/>
  </w:num>
  <w:num w:numId="19" w16cid:durableId="259681041">
    <w:abstractNumId w:val="2"/>
  </w:num>
  <w:num w:numId="20" w16cid:durableId="352146475">
    <w:abstractNumId w:val="1"/>
  </w:num>
  <w:num w:numId="21" w16cid:durableId="1733581985">
    <w:abstractNumId w:val="0"/>
  </w:num>
  <w:num w:numId="22" w16cid:durableId="1098981754">
    <w:abstractNumId w:val="9"/>
  </w:num>
  <w:num w:numId="23" w16cid:durableId="1937976635">
    <w:abstractNumId w:val="7"/>
  </w:num>
  <w:num w:numId="24" w16cid:durableId="1014385845">
    <w:abstractNumId w:val="6"/>
  </w:num>
  <w:num w:numId="25" w16cid:durableId="802235793">
    <w:abstractNumId w:val="5"/>
  </w:num>
  <w:num w:numId="26" w16cid:durableId="313605765">
    <w:abstractNumId w:val="4"/>
  </w:num>
  <w:num w:numId="27" w16cid:durableId="1154184615">
    <w:abstractNumId w:val="33"/>
  </w:num>
  <w:num w:numId="28" w16cid:durableId="1052272394">
    <w:abstractNumId w:val="25"/>
  </w:num>
  <w:num w:numId="29" w16cid:durableId="2064281265">
    <w:abstractNumId w:val="36"/>
  </w:num>
  <w:num w:numId="30" w16cid:durableId="2045592034">
    <w:abstractNumId w:val="32"/>
  </w:num>
  <w:num w:numId="31" w16cid:durableId="453017138">
    <w:abstractNumId w:val="19"/>
  </w:num>
  <w:num w:numId="32" w16cid:durableId="1579093708">
    <w:abstractNumId w:val="11"/>
  </w:num>
  <w:num w:numId="33" w16cid:durableId="698774794">
    <w:abstractNumId w:val="30"/>
  </w:num>
  <w:num w:numId="34" w16cid:durableId="74783254">
    <w:abstractNumId w:val="20"/>
  </w:num>
  <w:num w:numId="35" w16cid:durableId="208416413">
    <w:abstractNumId w:val="17"/>
  </w:num>
  <w:num w:numId="36" w16cid:durableId="716858751">
    <w:abstractNumId w:val="22"/>
  </w:num>
  <w:num w:numId="37" w16cid:durableId="1041903997">
    <w:abstractNumId w:val="27"/>
  </w:num>
  <w:num w:numId="38" w16cid:durableId="791442322">
    <w:abstractNumId w:val="24"/>
  </w:num>
  <w:num w:numId="39" w16cid:durableId="637611172">
    <w:abstractNumId w:val="13"/>
  </w:num>
  <w:num w:numId="40" w16cid:durableId="1178811932">
    <w:abstractNumId w:val="29"/>
  </w:num>
  <w:num w:numId="41" w16cid:durableId="1674839112">
    <w:abstractNumId w:val="28"/>
  </w:num>
  <w:num w:numId="42" w16cid:durableId="74787913">
    <w:abstractNumId w:val="21"/>
  </w:num>
  <w:num w:numId="43" w16cid:durableId="822894398">
    <w:abstractNumId w:val="34"/>
  </w:num>
  <w:num w:numId="44" w16cid:durableId="5368886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0ED"/>
    <w:rsid w:val="000012DA"/>
    <w:rsid w:val="0000246E"/>
    <w:rsid w:val="00003862"/>
    <w:rsid w:val="00011CA7"/>
    <w:rsid w:val="00012A35"/>
    <w:rsid w:val="00014BD0"/>
    <w:rsid w:val="00016099"/>
    <w:rsid w:val="00017A55"/>
    <w:rsid w:val="00017B1C"/>
    <w:rsid w:val="00017DC2"/>
    <w:rsid w:val="00021522"/>
    <w:rsid w:val="00023471"/>
    <w:rsid w:val="00023F13"/>
    <w:rsid w:val="00026D2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47E5"/>
    <w:rsid w:val="00046A75"/>
    <w:rsid w:val="000470ED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3AD8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4745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BC4"/>
    <w:rsid w:val="000C7D4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36F9"/>
    <w:rsid w:val="00134CA0"/>
    <w:rsid w:val="001373AE"/>
    <w:rsid w:val="0014026F"/>
    <w:rsid w:val="001414A9"/>
    <w:rsid w:val="001451ED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10E9"/>
    <w:rsid w:val="001A16EE"/>
    <w:rsid w:val="001A183D"/>
    <w:rsid w:val="001A2B65"/>
    <w:rsid w:val="001A2E12"/>
    <w:rsid w:val="001A3CD3"/>
    <w:rsid w:val="001A5BEF"/>
    <w:rsid w:val="001A7F15"/>
    <w:rsid w:val="001B32AD"/>
    <w:rsid w:val="001B342E"/>
    <w:rsid w:val="001C1832"/>
    <w:rsid w:val="001C188C"/>
    <w:rsid w:val="001C5FE9"/>
    <w:rsid w:val="001D1783"/>
    <w:rsid w:val="001D193A"/>
    <w:rsid w:val="001D2B62"/>
    <w:rsid w:val="001D53CD"/>
    <w:rsid w:val="001D55A3"/>
    <w:rsid w:val="001D5AF5"/>
    <w:rsid w:val="001E1E73"/>
    <w:rsid w:val="001E4E0C"/>
    <w:rsid w:val="001E526D"/>
    <w:rsid w:val="001E5655"/>
    <w:rsid w:val="001F0A83"/>
    <w:rsid w:val="001F1832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4E81"/>
    <w:rsid w:val="00225B36"/>
    <w:rsid w:val="00227179"/>
    <w:rsid w:val="002279C0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07B1"/>
    <w:rsid w:val="00271013"/>
    <w:rsid w:val="00273FE4"/>
    <w:rsid w:val="0027482D"/>
    <w:rsid w:val="002765B4"/>
    <w:rsid w:val="00276A94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C06C6"/>
    <w:rsid w:val="002D0C4F"/>
    <w:rsid w:val="002D1364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30196A"/>
    <w:rsid w:val="00301C97"/>
    <w:rsid w:val="0031004C"/>
    <w:rsid w:val="003105F6"/>
    <w:rsid w:val="00311297"/>
    <w:rsid w:val="003113BE"/>
    <w:rsid w:val="003122CA"/>
    <w:rsid w:val="003148FD"/>
    <w:rsid w:val="003200BF"/>
    <w:rsid w:val="00321080"/>
    <w:rsid w:val="00322D45"/>
    <w:rsid w:val="0032569A"/>
    <w:rsid w:val="00325A1F"/>
    <w:rsid w:val="003268F9"/>
    <w:rsid w:val="00326BFC"/>
    <w:rsid w:val="00330BAF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6D0"/>
    <w:rsid w:val="00386785"/>
    <w:rsid w:val="00390E89"/>
    <w:rsid w:val="00391B1A"/>
    <w:rsid w:val="00394423"/>
    <w:rsid w:val="0039666D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E345A"/>
    <w:rsid w:val="003F020D"/>
    <w:rsid w:val="003F03D9"/>
    <w:rsid w:val="003F2FBE"/>
    <w:rsid w:val="003F318D"/>
    <w:rsid w:val="003F5BAE"/>
    <w:rsid w:val="003F6ED7"/>
    <w:rsid w:val="00401C84"/>
    <w:rsid w:val="00403210"/>
    <w:rsid w:val="004035B3"/>
    <w:rsid w:val="004035BB"/>
    <w:rsid w:val="004035EB"/>
    <w:rsid w:val="00407332"/>
    <w:rsid w:val="00407828"/>
    <w:rsid w:val="00413D8E"/>
    <w:rsid w:val="004140E3"/>
    <w:rsid w:val="004140F2"/>
    <w:rsid w:val="004162B1"/>
    <w:rsid w:val="00417B22"/>
    <w:rsid w:val="00421085"/>
    <w:rsid w:val="0042465E"/>
    <w:rsid w:val="00424DF7"/>
    <w:rsid w:val="00430667"/>
    <w:rsid w:val="00432B76"/>
    <w:rsid w:val="00434D01"/>
    <w:rsid w:val="00435D26"/>
    <w:rsid w:val="00440C99"/>
    <w:rsid w:val="0044175C"/>
    <w:rsid w:val="00445F4D"/>
    <w:rsid w:val="004504C0"/>
    <w:rsid w:val="0045448D"/>
    <w:rsid w:val="00454ABF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94F"/>
    <w:rsid w:val="00474E3C"/>
    <w:rsid w:val="00480A58"/>
    <w:rsid w:val="00482151"/>
    <w:rsid w:val="004827CE"/>
    <w:rsid w:val="00485FAD"/>
    <w:rsid w:val="00487AED"/>
    <w:rsid w:val="00491EDF"/>
    <w:rsid w:val="00492A3F"/>
    <w:rsid w:val="00493CDD"/>
    <w:rsid w:val="00494F62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C05BD"/>
    <w:rsid w:val="004C31FA"/>
    <w:rsid w:val="004C3B06"/>
    <w:rsid w:val="004C3F97"/>
    <w:rsid w:val="004C7EE7"/>
    <w:rsid w:val="004D2DEE"/>
    <w:rsid w:val="004D2E1F"/>
    <w:rsid w:val="004D3BBB"/>
    <w:rsid w:val="004D7FD9"/>
    <w:rsid w:val="004E1324"/>
    <w:rsid w:val="004E19A5"/>
    <w:rsid w:val="004E37E5"/>
    <w:rsid w:val="004E3FDB"/>
    <w:rsid w:val="004E5E73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66BBA"/>
    <w:rsid w:val="00570191"/>
    <w:rsid w:val="00570570"/>
    <w:rsid w:val="00572512"/>
    <w:rsid w:val="00573EE6"/>
    <w:rsid w:val="0057547F"/>
    <w:rsid w:val="005754EE"/>
    <w:rsid w:val="0057617E"/>
    <w:rsid w:val="00576497"/>
    <w:rsid w:val="00583252"/>
    <w:rsid w:val="005835E7"/>
    <w:rsid w:val="0058397F"/>
    <w:rsid w:val="00583BF8"/>
    <w:rsid w:val="00585F33"/>
    <w:rsid w:val="00591124"/>
    <w:rsid w:val="00597024"/>
    <w:rsid w:val="005A0274"/>
    <w:rsid w:val="005A095C"/>
    <w:rsid w:val="005A149D"/>
    <w:rsid w:val="005A669D"/>
    <w:rsid w:val="005A75D8"/>
    <w:rsid w:val="005A7916"/>
    <w:rsid w:val="005B713E"/>
    <w:rsid w:val="005C0319"/>
    <w:rsid w:val="005C03B6"/>
    <w:rsid w:val="005C348E"/>
    <w:rsid w:val="005C68E1"/>
    <w:rsid w:val="005C6A1F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525"/>
    <w:rsid w:val="006046D5"/>
    <w:rsid w:val="00607A93"/>
    <w:rsid w:val="00610C08"/>
    <w:rsid w:val="00611F74"/>
    <w:rsid w:val="00612C3F"/>
    <w:rsid w:val="0061356C"/>
    <w:rsid w:val="00614B4C"/>
    <w:rsid w:val="0061577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53B22"/>
    <w:rsid w:val="00654552"/>
    <w:rsid w:val="00654CDC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20D3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748A"/>
    <w:rsid w:val="006C419E"/>
    <w:rsid w:val="006C4A31"/>
    <w:rsid w:val="006C5AC2"/>
    <w:rsid w:val="006C6AFB"/>
    <w:rsid w:val="006D2735"/>
    <w:rsid w:val="006D45B2"/>
    <w:rsid w:val="006E0FCC"/>
    <w:rsid w:val="006E1E96"/>
    <w:rsid w:val="006E5E21"/>
    <w:rsid w:val="006F2648"/>
    <w:rsid w:val="006F2F10"/>
    <w:rsid w:val="006F482B"/>
    <w:rsid w:val="006F6311"/>
    <w:rsid w:val="006F6F77"/>
    <w:rsid w:val="00701952"/>
    <w:rsid w:val="00702556"/>
    <w:rsid w:val="0070277E"/>
    <w:rsid w:val="00704156"/>
    <w:rsid w:val="007069FC"/>
    <w:rsid w:val="00707F4A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585"/>
    <w:rsid w:val="007457F6"/>
    <w:rsid w:val="00745ABB"/>
    <w:rsid w:val="00746E38"/>
    <w:rsid w:val="00747CD5"/>
    <w:rsid w:val="00750898"/>
    <w:rsid w:val="00753B51"/>
    <w:rsid w:val="007557BB"/>
    <w:rsid w:val="00756629"/>
    <w:rsid w:val="007575D2"/>
    <w:rsid w:val="00757B4F"/>
    <w:rsid w:val="00757B6A"/>
    <w:rsid w:val="007610E0"/>
    <w:rsid w:val="007621AA"/>
    <w:rsid w:val="0076260A"/>
    <w:rsid w:val="00764A67"/>
    <w:rsid w:val="007662C7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6E49"/>
    <w:rsid w:val="007B75BC"/>
    <w:rsid w:val="007C0BD6"/>
    <w:rsid w:val="007C3806"/>
    <w:rsid w:val="007C5BB7"/>
    <w:rsid w:val="007D07D5"/>
    <w:rsid w:val="007D1C64"/>
    <w:rsid w:val="007D32DD"/>
    <w:rsid w:val="007D3A3C"/>
    <w:rsid w:val="007D4507"/>
    <w:rsid w:val="007D6DCE"/>
    <w:rsid w:val="007D72C4"/>
    <w:rsid w:val="007D7343"/>
    <w:rsid w:val="007E2CFE"/>
    <w:rsid w:val="007E59C9"/>
    <w:rsid w:val="007F0072"/>
    <w:rsid w:val="007F0F9D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336E"/>
    <w:rsid w:val="00824591"/>
    <w:rsid w:val="00824AED"/>
    <w:rsid w:val="00827820"/>
    <w:rsid w:val="00831B8B"/>
    <w:rsid w:val="00832625"/>
    <w:rsid w:val="0083405D"/>
    <w:rsid w:val="008352D4"/>
    <w:rsid w:val="00836DB9"/>
    <w:rsid w:val="00837C67"/>
    <w:rsid w:val="008415B0"/>
    <w:rsid w:val="00842028"/>
    <w:rsid w:val="008436B8"/>
    <w:rsid w:val="008460B6"/>
    <w:rsid w:val="00850903"/>
    <w:rsid w:val="00850C9D"/>
    <w:rsid w:val="00852B59"/>
    <w:rsid w:val="00856272"/>
    <w:rsid w:val="008563FF"/>
    <w:rsid w:val="00856A76"/>
    <w:rsid w:val="0086018B"/>
    <w:rsid w:val="008611DD"/>
    <w:rsid w:val="008620DE"/>
    <w:rsid w:val="00865AC6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5399"/>
    <w:rsid w:val="008B7712"/>
    <w:rsid w:val="008B7B26"/>
    <w:rsid w:val="008C1AC6"/>
    <w:rsid w:val="008C3524"/>
    <w:rsid w:val="008C4061"/>
    <w:rsid w:val="008C4229"/>
    <w:rsid w:val="008C5BE0"/>
    <w:rsid w:val="008C7233"/>
    <w:rsid w:val="008D2434"/>
    <w:rsid w:val="008E171D"/>
    <w:rsid w:val="008E2785"/>
    <w:rsid w:val="008E3A36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0A6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3A03"/>
    <w:rsid w:val="00956812"/>
    <w:rsid w:val="0095719A"/>
    <w:rsid w:val="009623E9"/>
    <w:rsid w:val="00963EEB"/>
    <w:rsid w:val="009648BC"/>
    <w:rsid w:val="00964C2F"/>
    <w:rsid w:val="00965F88"/>
    <w:rsid w:val="00974A93"/>
    <w:rsid w:val="00984E03"/>
    <w:rsid w:val="00987E85"/>
    <w:rsid w:val="009A0D12"/>
    <w:rsid w:val="009A1987"/>
    <w:rsid w:val="009A2BEE"/>
    <w:rsid w:val="009A5289"/>
    <w:rsid w:val="009A73FB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4C0D"/>
    <w:rsid w:val="00A05D5F"/>
    <w:rsid w:val="00A079C1"/>
    <w:rsid w:val="00A10B3F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15EA"/>
    <w:rsid w:val="00A638DA"/>
    <w:rsid w:val="00A65B41"/>
    <w:rsid w:val="00A65B70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6ED"/>
    <w:rsid w:val="00AB0B0A"/>
    <w:rsid w:val="00AB0BB7"/>
    <w:rsid w:val="00AB22C6"/>
    <w:rsid w:val="00AB2AD0"/>
    <w:rsid w:val="00AB3B9F"/>
    <w:rsid w:val="00AB67FC"/>
    <w:rsid w:val="00AB6829"/>
    <w:rsid w:val="00AC00F2"/>
    <w:rsid w:val="00AC31B5"/>
    <w:rsid w:val="00AC4EA1"/>
    <w:rsid w:val="00AC5381"/>
    <w:rsid w:val="00AC5920"/>
    <w:rsid w:val="00AD0E65"/>
    <w:rsid w:val="00AD2A0D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0642"/>
    <w:rsid w:val="00B51A7D"/>
    <w:rsid w:val="00B535C2"/>
    <w:rsid w:val="00B55544"/>
    <w:rsid w:val="00B642FC"/>
    <w:rsid w:val="00B64D26"/>
    <w:rsid w:val="00B64FBB"/>
    <w:rsid w:val="00B70E22"/>
    <w:rsid w:val="00B75239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A7628"/>
    <w:rsid w:val="00BB0DC6"/>
    <w:rsid w:val="00BB15E4"/>
    <w:rsid w:val="00BB1E19"/>
    <w:rsid w:val="00BB21D1"/>
    <w:rsid w:val="00BB32F2"/>
    <w:rsid w:val="00BB4338"/>
    <w:rsid w:val="00BB6C0E"/>
    <w:rsid w:val="00BB7B38"/>
    <w:rsid w:val="00BC04A1"/>
    <w:rsid w:val="00BC11E5"/>
    <w:rsid w:val="00BC13AB"/>
    <w:rsid w:val="00BC4BC6"/>
    <w:rsid w:val="00BC52FD"/>
    <w:rsid w:val="00BC5555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F13A9"/>
    <w:rsid w:val="00BF3DDE"/>
    <w:rsid w:val="00BF6589"/>
    <w:rsid w:val="00BF6F7F"/>
    <w:rsid w:val="00BF7C4E"/>
    <w:rsid w:val="00C00647"/>
    <w:rsid w:val="00C02764"/>
    <w:rsid w:val="00C04CEF"/>
    <w:rsid w:val="00C0662F"/>
    <w:rsid w:val="00C11943"/>
    <w:rsid w:val="00C11EF4"/>
    <w:rsid w:val="00C12E96"/>
    <w:rsid w:val="00C14763"/>
    <w:rsid w:val="00C16141"/>
    <w:rsid w:val="00C2363F"/>
    <w:rsid w:val="00C236C8"/>
    <w:rsid w:val="00C260B1"/>
    <w:rsid w:val="00C26E56"/>
    <w:rsid w:val="00C313F6"/>
    <w:rsid w:val="00C31406"/>
    <w:rsid w:val="00C349F1"/>
    <w:rsid w:val="00C37194"/>
    <w:rsid w:val="00C40637"/>
    <w:rsid w:val="00C40F6C"/>
    <w:rsid w:val="00C44426"/>
    <w:rsid w:val="00C445F3"/>
    <w:rsid w:val="00C451F4"/>
    <w:rsid w:val="00C45362"/>
    <w:rsid w:val="00C45EB1"/>
    <w:rsid w:val="00C51B91"/>
    <w:rsid w:val="00C54A3A"/>
    <w:rsid w:val="00C55566"/>
    <w:rsid w:val="00C56448"/>
    <w:rsid w:val="00C565EF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966A1"/>
    <w:rsid w:val="00CA67F6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C764E"/>
    <w:rsid w:val="00CD12C1"/>
    <w:rsid w:val="00CD214E"/>
    <w:rsid w:val="00CD46FA"/>
    <w:rsid w:val="00CD5973"/>
    <w:rsid w:val="00CE086E"/>
    <w:rsid w:val="00CE31A6"/>
    <w:rsid w:val="00CE6076"/>
    <w:rsid w:val="00CF09AA"/>
    <w:rsid w:val="00CF4813"/>
    <w:rsid w:val="00CF5233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0F42"/>
    <w:rsid w:val="00D32721"/>
    <w:rsid w:val="00D328DC"/>
    <w:rsid w:val="00D33387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67C34"/>
    <w:rsid w:val="00D70EF5"/>
    <w:rsid w:val="00D71024"/>
    <w:rsid w:val="00D71A25"/>
    <w:rsid w:val="00D71FCF"/>
    <w:rsid w:val="00D72A54"/>
    <w:rsid w:val="00D72CC1"/>
    <w:rsid w:val="00D76EC9"/>
    <w:rsid w:val="00D76F24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9724E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7034"/>
    <w:rsid w:val="00DC7886"/>
    <w:rsid w:val="00DD0CF2"/>
    <w:rsid w:val="00DE0248"/>
    <w:rsid w:val="00DE1554"/>
    <w:rsid w:val="00DE2901"/>
    <w:rsid w:val="00DE590F"/>
    <w:rsid w:val="00DE651E"/>
    <w:rsid w:val="00DE68F6"/>
    <w:rsid w:val="00DE7DC1"/>
    <w:rsid w:val="00DF2014"/>
    <w:rsid w:val="00DF3F7E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4A35"/>
    <w:rsid w:val="00E37C2F"/>
    <w:rsid w:val="00E41C28"/>
    <w:rsid w:val="00E46308"/>
    <w:rsid w:val="00E51E17"/>
    <w:rsid w:val="00E52DAB"/>
    <w:rsid w:val="00E539B0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B1D0E"/>
    <w:rsid w:val="00EB5204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E3FE5"/>
    <w:rsid w:val="00EF0B96"/>
    <w:rsid w:val="00EF16D7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2A76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13C8"/>
    <w:rsid w:val="00FA7F91"/>
    <w:rsid w:val="00FB121C"/>
    <w:rsid w:val="00FB1CDD"/>
    <w:rsid w:val="00FB1FBF"/>
    <w:rsid w:val="00FB2C2F"/>
    <w:rsid w:val="00FB305C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2161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8FC9A"/>
  <w15:docId w15:val="{9FCAE932-099E-402B-83F9-5D7077F7C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0E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AB06ED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1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akowska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7C269D-4A09-4D4E-BB6A-0EDF0A2D3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1</TotalTime>
  <Pages>4</Pages>
  <Words>1074</Words>
  <Characters>6450</Characters>
  <Application>Microsoft Office Word</Application>
  <DocSecurity>0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Ewelina Grabowska</dc:creator>
  <cp:lastModifiedBy>Tyszko Paulina</cp:lastModifiedBy>
  <cp:revision>2</cp:revision>
  <cp:lastPrinted>2012-04-23T06:39:00Z</cp:lastPrinted>
  <dcterms:created xsi:type="dcterms:W3CDTF">2025-09-30T09:09:00Z</dcterms:created>
  <dcterms:modified xsi:type="dcterms:W3CDTF">2025-09-30T09:09:00Z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